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12EFD8" w14:textId="77777777" w:rsidR="00345CEF" w:rsidRDefault="00345CEF" w:rsidP="00345C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HENRISON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6587EDEF" w14:textId="6D6207A8" w:rsidR="00345CEF" w:rsidRDefault="00345CEF" w:rsidP="00345C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Bedale.</w:t>
      </w:r>
    </w:p>
    <w:p w14:paraId="2ABFDA12" w14:textId="77777777" w:rsidR="00345CEF" w:rsidRDefault="00345CEF" w:rsidP="00345C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1D9BC4" w14:textId="77777777" w:rsidR="00345CEF" w:rsidRDefault="00345CEF" w:rsidP="00345C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ED5CA9" w14:textId="77777777" w:rsidR="00345CEF" w:rsidRDefault="00345CEF" w:rsidP="00345C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the conventual church of the Franciscans in </w:t>
      </w:r>
      <w:proofErr w:type="gramStart"/>
      <w:r>
        <w:rPr>
          <w:rFonts w:ascii="Times New Roman" w:hAnsi="Times New Roman" w:cs="Times New Roman"/>
          <w:sz w:val="24"/>
          <w:szCs w:val="24"/>
        </w:rPr>
        <w:t>York</w:t>
      </w:r>
      <w:proofErr w:type="gramEnd"/>
    </w:p>
    <w:p w14:paraId="14088A8D" w14:textId="77777777" w:rsidR="00345CEF" w:rsidRDefault="00345CEF" w:rsidP="00345C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William Egremont, Bishop of Dromore(q.v.).</w:t>
      </w:r>
    </w:p>
    <w:p w14:paraId="26B7FDD2" w14:textId="77777777" w:rsidR="00345CEF" w:rsidRDefault="00345CEF" w:rsidP="00345C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.94)</w:t>
      </w:r>
    </w:p>
    <w:p w14:paraId="7B911669" w14:textId="77777777" w:rsidR="00345CEF" w:rsidRDefault="00345CEF" w:rsidP="00345C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15B209" w14:textId="77777777" w:rsidR="00345CEF" w:rsidRDefault="00345CEF" w:rsidP="00345C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5BA85C" w14:textId="77777777" w:rsidR="00345CEF" w:rsidRPr="00C17D89" w:rsidRDefault="00345CEF" w:rsidP="00345C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March 2021 </w:t>
      </w:r>
    </w:p>
    <w:p w14:paraId="49C99696" w14:textId="2E56A7E4" w:rsidR="00BA00AB" w:rsidRPr="00345CEF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345CE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1B861E" w14:textId="77777777" w:rsidR="00345CEF" w:rsidRDefault="00345CEF" w:rsidP="009139A6">
      <w:r>
        <w:separator/>
      </w:r>
    </w:p>
  </w:endnote>
  <w:endnote w:type="continuationSeparator" w:id="0">
    <w:p w14:paraId="380FFB50" w14:textId="77777777" w:rsidR="00345CEF" w:rsidRDefault="00345CE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844A4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BC6D7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2895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A2CEE2" w14:textId="77777777" w:rsidR="00345CEF" w:rsidRDefault="00345CEF" w:rsidP="009139A6">
      <w:r>
        <w:separator/>
      </w:r>
    </w:p>
  </w:footnote>
  <w:footnote w:type="continuationSeparator" w:id="0">
    <w:p w14:paraId="0DB86BA5" w14:textId="77777777" w:rsidR="00345CEF" w:rsidRDefault="00345CE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10C96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B6835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2E5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CEF"/>
    <w:rsid w:val="000666E0"/>
    <w:rsid w:val="002510B7"/>
    <w:rsid w:val="00345CEF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DA6F7"/>
  <w15:chartTrackingRefBased/>
  <w15:docId w15:val="{39B6EAB6-555E-45D9-94E4-615E8FB75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2021-03-01T14:12:00Z</dcterms:created>
  <dcterms:modified xsi:type="dcterms:W3CDTF">2021-03-01T14:12:00Z</dcterms:modified>
</cp:coreProperties>
</file>